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6CD17" w14:textId="77777777" w:rsidR="00AB378A" w:rsidRDefault="00AB378A" w:rsidP="00AB37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MEDEWALL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fl.1493)</w:t>
      </w:r>
    </w:p>
    <w:p w14:paraId="1E06D36F" w14:textId="77777777" w:rsidR="00AB378A" w:rsidRDefault="00AB378A" w:rsidP="00AB37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06EA0858" w14:textId="77777777" w:rsidR="00AB378A" w:rsidRDefault="00AB378A" w:rsidP="00AB378A">
      <w:pPr>
        <w:pStyle w:val="NoSpacing"/>
        <w:rPr>
          <w:rFonts w:cs="Times New Roman"/>
          <w:szCs w:val="24"/>
        </w:rPr>
      </w:pPr>
    </w:p>
    <w:p w14:paraId="5B4EC23A" w14:textId="77777777" w:rsidR="00AB378A" w:rsidRDefault="00AB378A" w:rsidP="00AB378A">
      <w:pPr>
        <w:pStyle w:val="NoSpacing"/>
        <w:rPr>
          <w:rFonts w:cs="Times New Roman"/>
          <w:szCs w:val="24"/>
        </w:rPr>
      </w:pPr>
    </w:p>
    <w:p w14:paraId="777E15FD" w14:textId="77777777" w:rsidR="00AB378A" w:rsidRDefault="00AB378A" w:rsidP="00AB37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Sep.1493</w:t>
      </w:r>
      <w:r>
        <w:rPr>
          <w:rFonts w:cs="Times New Roman"/>
          <w:szCs w:val="24"/>
        </w:rPr>
        <w:tab/>
        <w:t xml:space="preserve">He was presented to the parish church of </w:t>
      </w:r>
      <w:proofErr w:type="spellStart"/>
      <w:r>
        <w:rPr>
          <w:rFonts w:cs="Times New Roman"/>
          <w:szCs w:val="24"/>
        </w:rPr>
        <w:t>Neweton</w:t>
      </w:r>
      <w:proofErr w:type="spellEnd"/>
      <w:r>
        <w:rPr>
          <w:rFonts w:cs="Times New Roman"/>
          <w:szCs w:val="24"/>
        </w:rPr>
        <w:t>.</w:t>
      </w:r>
    </w:p>
    <w:p w14:paraId="3B1E92D5" w14:textId="77777777" w:rsidR="00AB378A" w:rsidRDefault="00AB378A" w:rsidP="00AB37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p.448)</w:t>
      </w:r>
    </w:p>
    <w:p w14:paraId="1EF3BC0A" w14:textId="77777777" w:rsidR="00AB378A" w:rsidRDefault="00AB378A" w:rsidP="00AB378A">
      <w:pPr>
        <w:pStyle w:val="NoSpacing"/>
        <w:rPr>
          <w:rFonts w:cs="Times New Roman"/>
          <w:szCs w:val="24"/>
        </w:rPr>
      </w:pPr>
    </w:p>
    <w:p w14:paraId="07818A20" w14:textId="77777777" w:rsidR="00AB378A" w:rsidRDefault="00AB378A" w:rsidP="00AB378A">
      <w:pPr>
        <w:pStyle w:val="NoSpacing"/>
        <w:rPr>
          <w:rFonts w:cs="Times New Roman"/>
          <w:szCs w:val="24"/>
        </w:rPr>
      </w:pPr>
    </w:p>
    <w:p w14:paraId="0F9CB3D6" w14:textId="77777777" w:rsidR="00AB378A" w:rsidRDefault="00AB378A" w:rsidP="00AB37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February 2025</w:t>
      </w:r>
    </w:p>
    <w:p w14:paraId="31998C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CE3F" w14:textId="77777777" w:rsidR="00AB378A" w:rsidRDefault="00AB378A" w:rsidP="009139A6">
      <w:r>
        <w:separator/>
      </w:r>
    </w:p>
  </w:endnote>
  <w:endnote w:type="continuationSeparator" w:id="0">
    <w:p w14:paraId="2FAEA827" w14:textId="77777777" w:rsidR="00AB378A" w:rsidRDefault="00AB37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C0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D7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11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C8FAC" w14:textId="77777777" w:rsidR="00AB378A" w:rsidRDefault="00AB378A" w:rsidP="009139A6">
      <w:r>
        <w:separator/>
      </w:r>
    </w:p>
  </w:footnote>
  <w:footnote w:type="continuationSeparator" w:id="0">
    <w:p w14:paraId="13FCCA1F" w14:textId="77777777" w:rsidR="00AB378A" w:rsidRDefault="00AB37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0A6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38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31E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78A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B378A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31AF7"/>
  <w15:chartTrackingRefBased/>
  <w15:docId w15:val="{5E735AF3-32BE-4273-B856-F275F0B6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2025-02-27T21:18:00Z</dcterms:created>
  <dcterms:modified xsi:type="dcterms:W3CDTF">2025-02-27T21:19:00Z</dcterms:modified>
</cp:coreProperties>
</file>